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eastAsia="zh-CN"/>
        </w:rPr>
        <w:t>扬扬</w:t>
      </w:r>
      <w:r>
        <w:rPr>
          <w:rFonts w:ascii="宋体" w:hAnsi="宋体" w:cs="宋体"/>
          <w:sz w:val="28"/>
          <w:szCs w:val="28"/>
        </w:rPr>
        <w:t>3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徐华妹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23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5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8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2023.5.14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第十四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安全出行我知道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cs="Times New Roman"/>
                <w:sz w:val="24"/>
                <w:szCs w:val="24"/>
                <w:lang w:val="en-US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64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/>
                <w:sz w:val="24"/>
                <w:szCs w:val="24"/>
              </w:rPr>
              <w:drawing>
                <wp:inline distT="0" distB="0" distL="114300" distR="114300">
                  <wp:extent cx="5367020" cy="6750050"/>
                  <wp:effectExtent l="0" t="0" r="5080" b="12700"/>
                  <wp:docPr id="1" name="图片 1" descr="C:\Users\Administrator\Desktop\IMG_20230523_102130.jpgIMG_20230523_102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C:\Users\Administrator\Desktop\IMG_20230523_102130.jpgIMG_20230523_102130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67020" cy="6750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eastAsia="zh-CN"/>
        </w:rPr>
        <w:t>扬扬</w:t>
      </w:r>
      <w:r>
        <w:rPr>
          <w:rFonts w:ascii="宋体" w:hAnsi="宋体" w:cs="宋体"/>
          <w:sz w:val="28"/>
          <w:szCs w:val="28"/>
        </w:rPr>
        <w:t>3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徐华妹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669"/>
        <w:gridCol w:w="1208"/>
        <w:gridCol w:w="2745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66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0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745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669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23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5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22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2023.5.28</w:t>
            </w:r>
          </w:p>
        </w:tc>
        <w:tc>
          <w:tcPr>
            <w:tcW w:w="120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第十六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745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乘坐车辆我知道</w:t>
            </w:r>
            <w:bookmarkStart w:id="0" w:name="_GoBack"/>
            <w:bookmarkEnd w:id="0"/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cs="Times New Roman"/>
                <w:sz w:val="24"/>
                <w:szCs w:val="24"/>
                <w:lang w:val="en-US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64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/>
                <w:sz w:val="24"/>
                <w:szCs w:val="24"/>
              </w:rPr>
              <w:drawing>
                <wp:inline distT="0" distB="0" distL="114300" distR="114300">
                  <wp:extent cx="5422900" cy="6749415"/>
                  <wp:effectExtent l="0" t="0" r="6350" b="13335"/>
                  <wp:docPr id="3" name="图片 3" descr="C:\Users\Administrator\Desktop\IMG_20230523_102115.jpgIMG_20230523_102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C:\Users\Administrator\Desktop\IMG_20230523_102115.jpgIMG_20230523_102115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2900" cy="6749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59264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ReVH&#10;q9QAAAAHAQAADwAAAAAAAAABACAAAAAiAAAAZHJzL2Rvd25yZXYueG1sUEsBAhQAFAAAAAgAh07i&#10;QOxAVcHtAQAA5QMAAA4AAAAAAAAAAQAgAAAAIwEAAGRycy9lMm9Eb2MueG1sUEsFBgAAAAAGAAYA&#10;WQEAAII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WE4M2QwZDViMzMwNDM2ZjYxZTMwNGMyMDFjMmQyNTA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21D4AA7"/>
    <w:rsid w:val="029956FE"/>
    <w:rsid w:val="04F23851"/>
    <w:rsid w:val="053E4029"/>
    <w:rsid w:val="06B514CD"/>
    <w:rsid w:val="07A7195A"/>
    <w:rsid w:val="07EB5D18"/>
    <w:rsid w:val="08EE3E98"/>
    <w:rsid w:val="09146BD7"/>
    <w:rsid w:val="09207F82"/>
    <w:rsid w:val="09C85DE7"/>
    <w:rsid w:val="0B236E22"/>
    <w:rsid w:val="0CBE60B5"/>
    <w:rsid w:val="0CC13EAE"/>
    <w:rsid w:val="0D28424C"/>
    <w:rsid w:val="0FF10FED"/>
    <w:rsid w:val="132018F6"/>
    <w:rsid w:val="13296383"/>
    <w:rsid w:val="13E474A0"/>
    <w:rsid w:val="14666FC3"/>
    <w:rsid w:val="152432C5"/>
    <w:rsid w:val="15704B6D"/>
    <w:rsid w:val="193B1804"/>
    <w:rsid w:val="19823630"/>
    <w:rsid w:val="1ABF0756"/>
    <w:rsid w:val="1C786318"/>
    <w:rsid w:val="1C9B131D"/>
    <w:rsid w:val="1CF77683"/>
    <w:rsid w:val="221A3F99"/>
    <w:rsid w:val="22315BAD"/>
    <w:rsid w:val="22533012"/>
    <w:rsid w:val="23C74131"/>
    <w:rsid w:val="24A2038F"/>
    <w:rsid w:val="25C64FE0"/>
    <w:rsid w:val="266E3992"/>
    <w:rsid w:val="26834317"/>
    <w:rsid w:val="27AA012D"/>
    <w:rsid w:val="2A4827BE"/>
    <w:rsid w:val="2E3A7BDA"/>
    <w:rsid w:val="2E6669B1"/>
    <w:rsid w:val="2F1A3574"/>
    <w:rsid w:val="2FBB411A"/>
    <w:rsid w:val="2FC601BF"/>
    <w:rsid w:val="304D43F8"/>
    <w:rsid w:val="30B73988"/>
    <w:rsid w:val="319A1253"/>
    <w:rsid w:val="331D11FD"/>
    <w:rsid w:val="333A0958"/>
    <w:rsid w:val="3342066A"/>
    <w:rsid w:val="34516F95"/>
    <w:rsid w:val="357A73F3"/>
    <w:rsid w:val="35E94F22"/>
    <w:rsid w:val="36A072AD"/>
    <w:rsid w:val="39CA08DF"/>
    <w:rsid w:val="3A01080C"/>
    <w:rsid w:val="3A0546FF"/>
    <w:rsid w:val="3A6232FD"/>
    <w:rsid w:val="3AF364D6"/>
    <w:rsid w:val="3AFB6A54"/>
    <w:rsid w:val="3D0D19DB"/>
    <w:rsid w:val="3EE5177F"/>
    <w:rsid w:val="3F731C3D"/>
    <w:rsid w:val="4030503A"/>
    <w:rsid w:val="403361F7"/>
    <w:rsid w:val="40BE7F63"/>
    <w:rsid w:val="422B6FDD"/>
    <w:rsid w:val="44DC01A5"/>
    <w:rsid w:val="45074680"/>
    <w:rsid w:val="45EC743F"/>
    <w:rsid w:val="46D77280"/>
    <w:rsid w:val="47DA395A"/>
    <w:rsid w:val="47F25148"/>
    <w:rsid w:val="48E03A28"/>
    <w:rsid w:val="49693930"/>
    <w:rsid w:val="499B4AAC"/>
    <w:rsid w:val="4BE15054"/>
    <w:rsid w:val="4C887E4F"/>
    <w:rsid w:val="4CAE3B0B"/>
    <w:rsid w:val="4CB539FF"/>
    <w:rsid w:val="4E786B28"/>
    <w:rsid w:val="4F9051F0"/>
    <w:rsid w:val="4F98545A"/>
    <w:rsid w:val="4FB758CE"/>
    <w:rsid w:val="4FD74E32"/>
    <w:rsid w:val="50EB211E"/>
    <w:rsid w:val="51FC4DF0"/>
    <w:rsid w:val="52C00AB7"/>
    <w:rsid w:val="53D8635F"/>
    <w:rsid w:val="53E23D82"/>
    <w:rsid w:val="54B41688"/>
    <w:rsid w:val="56F1693C"/>
    <w:rsid w:val="57B72841"/>
    <w:rsid w:val="59864081"/>
    <w:rsid w:val="5AA5593F"/>
    <w:rsid w:val="5B053E73"/>
    <w:rsid w:val="5BEA226F"/>
    <w:rsid w:val="5CCD62BD"/>
    <w:rsid w:val="5D8B2475"/>
    <w:rsid w:val="5DA5659C"/>
    <w:rsid w:val="5DB7361F"/>
    <w:rsid w:val="5F2B4A9E"/>
    <w:rsid w:val="5F5E4436"/>
    <w:rsid w:val="5FB343A3"/>
    <w:rsid w:val="602334B9"/>
    <w:rsid w:val="60CA77E2"/>
    <w:rsid w:val="61175F92"/>
    <w:rsid w:val="62101F79"/>
    <w:rsid w:val="63255DAB"/>
    <w:rsid w:val="634B30C7"/>
    <w:rsid w:val="63887E94"/>
    <w:rsid w:val="64FD515F"/>
    <w:rsid w:val="65CE22AC"/>
    <w:rsid w:val="67BB479E"/>
    <w:rsid w:val="68910C30"/>
    <w:rsid w:val="69FB560B"/>
    <w:rsid w:val="6AAB0938"/>
    <w:rsid w:val="6AD61336"/>
    <w:rsid w:val="6BEE1FE3"/>
    <w:rsid w:val="6C667456"/>
    <w:rsid w:val="6CDA3C22"/>
    <w:rsid w:val="6D9D132F"/>
    <w:rsid w:val="6EBF6D64"/>
    <w:rsid w:val="6FBA4CB6"/>
    <w:rsid w:val="702B6FEE"/>
    <w:rsid w:val="724C5DC5"/>
    <w:rsid w:val="73832F0D"/>
    <w:rsid w:val="73833D8C"/>
    <w:rsid w:val="74925C8D"/>
    <w:rsid w:val="75C722FC"/>
    <w:rsid w:val="7656710E"/>
    <w:rsid w:val="76A2647D"/>
    <w:rsid w:val="788A7833"/>
    <w:rsid w:val="78E274AE"/>
    <w:rsid w:val="79AE22E2"/>
    <w:rsid w:val="7A92238D"/>
    <w:rsid w:val="7AE741DD"/>
    <w:rsid w:val="7C5B51DD"/>
    <w:rsid w:val="7D1267B3"/>
    <w:rsid w:val="7DCD4067"/>
    <w:rsid w:val="7EC11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3</Pages>
  <Words>128</Words>
  <Characters>161</Characters>
  <Lines>0</Lines>
  <Paragraphs>0</Paragraphs>
  <TotalTime>19</TotalTime>
  <ScaleCrop>false</ScaleCrop>
  <LinksUpToDate>false</LinksUpToDate>
  <CharactersWithSpaces>193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2017-10-24T04:11:00Z</dcterms:created>
  <dc:creator>admin</dc:creator>
  <cp:lastModifiedBy>sanli</cp:lastModifiedBy>
  <cp:lastPrinted>2020-11-03T00:11:00Z</cp:lastPrinted>
  <dcterms:modified xsi:type="dcterms:W3CDTF">2023-05-23T02:32:26Z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D16C4FD48C8F4A93B5B4FA002808E12E_13</vt:lpwstr>
  </property>
</Properties>
</file>